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BC8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  <w:r w:rsidRPr="006026A4">
        <w:rPr>
          <w:rFonts w:ascii="Comic Sans MS" w:hAnsi="Comic Sans MS"/>
          <w:i/>
          <w:sz w:val="28"/>
          <w:szCs w:val="28"/>
        </w:rPr>
        <w:t xml:space="preserve">TURGUTALP </w:t>
      </w:r>
      <w:r>
        <w:rPr>
          <w:rFonts w:ascii="Comic Sans MS" w:hAnsi="Comic Sans MS"/>
          <w:i/>
          <w:sz w:val="28"/>
          <w:szCs w:val="28"/>
        </w:rPr>
        <w:t xml:space="preserve"> </w:t>
      </w:r>
      <w:r w:rsidRPr="006026A4">
        <w:rPr>
          <w:rFonts w:ascii="Comic Sans MS" w:hAnsi="Comic Sans MS"/>
          <w:i/>
          <w:sz w:val="28"/>
          <w:szCs w:val="28"/>
        </w:rPr>
        <w:t>İLKÖĞRETİM</w:t>
      </w:r>
      <w:r>
        <w:rPr>
          <w:rFonts w:ascii="Comic Sans MS" w:hAnsi="Comic Sans MS"/>
          <w:i/>
          <w:sz w:val="28"/>
          <w:szCs w:val="28"/>
        </w:rPr>
        <w:t xml:space="preserve"> </w:t>
      </w:r>
      <w:r w:rsidRPr="006026A4">
        <w:rPr>
          <w:rFonts w:ascii="Comic Sans MS" w:hAnsi="Comic Sans MS"/>
          <w:i/>
          <w:sz w:val="28"/>
          <w:szCs w:val="28"/>
        </w:rPr>
        <w:t xml:space="preserve"> OKULU </w:t>
      </w:r>
    </w:p>
    <w:p w:rsidR="002D2BC8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3.sınıflar Matematik soruları</w:t>
      </w: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  <w:r w:rsidRPr="006026A4">
        <w:rPr>
          <w:rFonts w:ascii="Comic Sans MS" w:hAnsi="Comic Sans MS"/>
          <w:i/>
          <w:sz w:val="28"/>
          <w:szCs w:val="28"/>
        </w:rPr>
        <w:t xml:space="preserve">1- 75 L’lik depo 5 L’lik kovalarla doldurulacaktır. Kaç kova suya ihtiyaç vardır? </w:t>
      </w: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292756">
      <w:pPr>
        <w:rPr>
          <w:rFonts w:ascii="Comic Sans MS" w:hAnsi="Comic Sans MS"/>
          <w:i/>
          <w:color w:val="000000"/>
          <w:sz w:val="28"/>
          <w:szCs w:val="28"/>
        </w:rPr>
      </w:pPr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2- Emirlerin arabasının deposu </w:t>
      </w:r>
      <w:smartTag w:uri="urn:schemas-microsoft-com:office:smarttags" w:element="metricconverter">
        <w:smartTagPr>
          <w:attr w:name="ProductID" w:val="114 litre"/>
        </w:smartTagPr>
        <w:r w:rsidRPr="006026A4">
          <w:rPr>
            <w:rFonts w:ascii="Comic Sans MS" w:hAnsi="Comic Sans MS"/>
            <w:i/>
            <w:color w:val="000000"/>
            <w:sz w:val="28"/>
            <w:szCs w:val="28"/>
          </w:rPr>
          <w:t>114 litre</w:t>
        </w:r>
      </w:smartTag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benzin alıyor. Babası günlük </w:t>
      </w:r>
      <w:smartTag w:uri="urn:schemas-microsoft-com:office:smarttags" w:element="metricconverter">
        <w:smartTagPr>
          <w:attr w:name="ProductID" w:val="3 l"/>
        </w:smartTagPr>
        <w:r w:rsidRPr="006026A4">
          <w:rPr>
            <w:rFonts w:ascii="Comic Sans MS" w:hAnsi="Comic Sans MS"/>
            <w:i/>
            <w:color w:val="000000"/>
            <w:sz w:val="28"/>
            <w:szCs w:val="28"/>
          </w:rPr>
          <w:t>3 l</w:t>
        </w:r>
      </w:smartTag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benzin tükettiğine göre kaç gün sonra benzin biter?</w:t>
      </w: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  <w:r w:rsidRPr="006026A4">
        <w:rPr>
          <w:rFonts w:ascii="Comic Sans MS" w:hAnsi="Comic Sans MS"/>
          <w:i/>
          <w:sz w:val="28"/>
          <w:szCs w:val="28"/>
        </w:rPr>
        <w:t xml:space="preserve">3- 32 litrelik sabun, yarım litrelik şişelere doldurulacaktır. Kaç tane yarım litrelik şişe gerekir? </w:t>
      </w: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  <w:r w:rsidRPr="006026A4">
        <w:rPr>
          <w:rFonts w:ascii="Comic Sans MS" w:hAnsi="Comic Sans MS"/>
          <w:i/>
          <w:sz w:val="28"/>
          <w:szCs w:val="28"/>
        </w:rPr>
        <w:t xml:space="preserve"> 4- 55 litrelik varildeki kolonyalar , 3 litrelik bidonlara boşaltıldı. Varilde kalan kolonya kaç litredir? </w:t>
      </w: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292756">
      <w:pPr>
        <w:rPr>
          <w:rFonts w:ascii="Comic Sans MS" w:hAnsi="Comic Sans MS"/>
          <w:i/>
          <w:color w:val="000000"/>
          <w:sz w:val="28"/>
          <w:szCs w:val="28"/>
        </w:rPr>
      </w:pPr>
      <w:r w:rsidRPr="006026A4">
        <w:rPr>
          <w:rFonts w:ascii="Comic Sans MS" w:hAnsi="Comic Sans MS"/>
          <w:i/>
          <w:color w:val="000000"/>
          <w:sz w:val="28"/>
          <w:szCs w:val="28"/>
        </w:rPr>
        <w:t>5-   Yarım litresi 4’TL olan zeytin yağının 8 litresi kaç TL’dir?</w:t>
      </w: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292756">
      <w:pPr>
        <w:rPr>
          <w:rFonts w:ascii="Comic Sans MS" w:hAnsi="Comic Sans MS"/>
          <w:i/>
          <w:color w:val="000000"/>
          <w:sz w:val="28"/>
          <w:szCs w:val="28"/>
        </w:rPr>
      </w:pPr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6- Yarım litre kolonya 6 TL’dir. O halde </w:t>
      </w:r>
      <w:smartTag w:uri="urn:schemas-microsoft-com:office:smarttags" w:element="metricconverter">
        <w:smartTagPr>
          <w:attr w:name="ProductID" w:val="18 litre"/>
        </w:smartTagPr>
        <w:r w:rsidRPr="006026A4">
          <w:rPr>
            <w:rFonts w:ascii="Comic Sans MS" w:hAnsi="Comic Sans MS"/>
            <w:i/>
            <w:color w:val="000000"/>
            <w:sz w:val="28"/>
            <w:szCs w:val="28"/>
          </w:rPr>
          <w:t>18 litre</w:t>
        </w:r>
      </w:smartTag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kolonya kaç TL’dir?</w:t>
      </w: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  <w:r w:rsidRPr="006026A4">
        <w:rPr>
          <w:rFonts w:ascii="Comic Sans MS" w:hAnsi="Comic Sans MS"/>
          <w:i/>
          <w:sz w:val="28"/>
          <w:szCs w:val="28"/>
        </w:rPr>
        <w:t xml:space="preserve"> 7- Yarım litre süt 50 Kr’tur. Buna göre </w:t>
      </w:r>
      <w:smartTag w:uri="urn:schemas-microsoft-com:office:smarttags" w:element="metricconverter">
        <w:smartTagPr>
          <w:attr w:name="ProductID" w:val="6 litre"/>
        </w:smartTagPr>
        <w:r w:rsidRPr="006026A4">
          <w:rPr>
            <w:rFonts w:ascii="Comic Sans MS" w:hAnsi="Comic Sans MS"/>
            <w:i/>
            <w:sz w:val="28"/>
            <w:szCs w:val="28"/>
          </w:rPr>
          <w:t>6 litre</w:t>
        </w:r>
      </w:smartTag>
      <w:r w:rsidRPr="006026A4">
        <w:rPr>
          <w:rFonts w:ascii="Comic Sans MS" w:hAnsi="Comic Sans MS"/>
          <w:i/>
          <w:sz w:val="28"/>
          <w:szCs w:val="28"/>
        </w:rPr>
        <w:t xml:space="preserve"> süt kaç TL’dir? </w:t>
      </w: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  <w:r w:rsidRPr="006026A4">
        <w:rPr>
          <w:rFonts w:ascii="Comic Sans MS" w:hAnsi="Comic Sans MS"/>
          <w:i/>
          <w:sz w:val="28"/>
          <w:szCs w:val="28"/>
        </w:rPr>
        <w:t xml:space="preserve"> 8- </w:t>
      </w:r>
      <w:smartTag w:uri="urn:schemas-microsoft-com:office:smarttags" w:element="metricconverter">
        <w:smartTagPr>
          <w:attr w:name="ProductID" w:val="225 litre"/>
        </w:smartTagPr>
        <w:r w:rsidRPr="006026A4">
          <w:rPr>
            <w:rFonts w:ascii="Comic Sans MS" w:hAnsi="Comic Sans MS"/>
            <w:i/>
            <w:sz w:val="28"/>
            <w:szCs w:val="28"/>
          </w:rPr>
          <w:t>225 litre</w:t>
        </w:r>
      </w:smartTag>
      <w:r w:rsidRPr="006026A4">
        <w:rPr>
          <w:rFonts w:ascii="Comic Sans MS" w:hAnsi="Comic Sans MS"/>
          <w:i/>
          <w:sz w:val="28"/>
          <w:szCs w:val="28"/>
        </w:rPr>
        <w:t xml:space="preserve"> yağ, 5 tenekeye bölüştürüldü. Tenekelerdeki yağın 1 litresi 6TL’den satıldı. Buna göre 1 tenekeden elde edilen gelir kaç TL’dir? </w:t>
      </w: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  <w:r w:rsidRPr="006026A4">
        <w:rPr>
          <w:rFonts w:ascii="Comic Sans MS" w:hAnsi="Comic Sans MS"/>
          <w:i/>
          <w:sz w:val="28"/>
          <w:szCs w:val="28"/>
        </w:rPr>
        <w:t xml:space="preserve"> 9- Bir satıcı </w:t>
      </w:r>
      <w:smartTag w:uri="urn:schemas-microsoft-com:office:smarttags" w:element="metricconverter">
        <w:smartTagPr>
          <w:attr w:name="ProductID" w:val="75 litre"/>
        </w:smartTagPr>
        <w:r w:rsidRPr="006026A4">
          <w:rPr>
            <w:rFonts w:ascii="Comic Sans MS" w:hAnsi="Comic Sans MS"/>
            <w:i/>
            <w:sz w:val="28"/>
            <w:szCs w:val="28"/>
          </w:rPr>
          <w:t>75 litre</w:t>
        </w:r>
      </w:smartTag>
      <w:r w:rsidRPr="006026A4">
        <w:rPr>
          <w:rFonts w:ascii="Comic Sans MS" w:hAnsi="Comic Sans MS"/>
          <w:i/>
          <w:sz w:val="28"/>
          <w:szCs w:val="28"/>
        </w:rPr>
        <w:t xml:space="preserve"> sütü 3litrelik şişelere doldurdu. Bu şişelerden 18 tanesini sattı. Satıcının kaç litre sütü kaldı?</w:t>
      </w: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  <w:r w:rsidRPr="006026A4">
        <w:rPr>
          <w:rFonts w:ascii="Comic Sans MS" w:hAnsi="Comic Sans MS"/>
          <w:i/>
          <w:sz w:val="28"/>
          <w:szCs w:val="28"/>
        </w:rPr>
        <w:t>10-  Bir dükkanda 6 litrelik yağ şişelerinden 40 tane var. Bu şişelerden 13 tanesi satıldı. Dükkanda kalan yağ kaç litredir?</w:t>
      </w:r>
    </w:p>
    <w:p w:rsidR="002D2BC8" w:rsidRPr="006026A4" w:rsidRDefault="002D2BC8" w:rsidP="00292756">
      <w:pPr>
        <w:pStyle w:val="Defaul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F004E4">
      <w:pPr>
        <w:rPr>
          <w:rFonts w:ascii="Comic Sans MS" w:hAnsi="Comic Sans MS"/>
          <w:i/>
          <w:color w:val="000000"/>
          <w:sz w:val="28"/>
          <w:szCs w:val="28"/>
        </w:rPr>
      </w:pPr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11- Bir manifaturacı </w:t>
      </w:r>
      <w:smartTag w:uri="urn:schemas-microsoft-com:office:smarttags" w:element="metricconverter">
        <w:smartTagPr>
          <w:attr w:name="ProductID" w:val="8 m"/>
        </w:smartTagPr>
        <w:r w:rsidRPr="006026A4">
          <w:rPr>
            <w:rFonts w:ascii="Comic Sans MS" w:hAnsi="Comic Sans MS"/>
            <w:i/>
            <w:color w:val="000000"/>
            <w:sz w:val="28"/>
            <w:szCs w:val="28"/>
          </w:rPr>
          <w:t>8 m</w:t>
        </w:r>
      </w:smartTag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kumaşın önce 200 cm’sini,sonra </w:t>
      </w:r>
    </w:p>
    <w:p w:rsidR="002D2BC8" w:rsidRPr="006026A4" w:rsidRDefault="002D2BC8" w:rsidP="00F004E4">
      <w:pPr>
        <w:rPr>
          <w:rFonts w:ascii="Comic Sans MS" w:hAnsi="Comic Sans MS"/>
          <w:i/>
          <w:color w:val="000000"/>
          <w:sz w:val="28"/>
          <w:szCs w:val="28"/>
        </w:rPr>
      </w:pPr>
      <w:r>
        <w:rPr>
          <w:rFonts w:ascii="Comic Sans MS" w:hAnsi="Comic Sans MS"/>
          <w:i/>
          <w:color w:val="000000"/>
          <w:sz w:val="28"/>
          <w:szCs w:val="28"/>
        </w:rPr>
        <w:t xml:space="preserve">        </w:t>
      </w:r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5 cm"/>
        </w:smartTagPr>
        <w:r w:rsidRPr="006026A4">
          <w:rPr>
            <w:rFonts w:ascii="Comic Sans MS" w:hAnsi="Comic Sans MS"/>
            <w:i/>
            <w:color w:val="000000"/>
            <w:sz w:val="28"/>
            <w:szCs w:val="28"/>
          </w:rPr>
          <w:t>65 cm</w:t>
        </w:r>
      </w:smartTag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‘sini ve daha sonra da 35 cm’sini satıyor.Geriye kaç metre kumaş kalır ?</w:t>
      </w:r>
    </w:p>
    <w:p w:rsidR="002D2BC8" w:rsidRPr="006026A4" w:rsidRDefault="002D2BC8" w:rsidP="006026A4">
      <w:pPr>
        <w:rPr>
          <w:rFonts w:ascii="Comic Sans MS" w:hAnsi="Comic Sans MS"/>
          <w:i/>
          <w:color w:val="000000"/>
          <w:sz w:val="28"/>
          <w:szCs w:val="28"/>
        </w:rPr>
      </w:pPr>
      <w:r w:rsidRPr="006026A4">
        <w:rPr>
          <w:rFonts w:ascii="Comic Sans MS" w:hAnsi="Comic Sans MS"/>
          <w:i/>
          <w:color w:val="000000"/>
          <w:sz w:val="28"/>
          <w:szCs w:val="28"/>
        </w:rPr>
        <w:t>12- Bir tuğlanın boyu 20 cm’dir.Sınıfımızın duvarında üst üste 16 tuğla vardır.Sınıfımızın yüksekliği ne kadardır ?</w:t>
      </w:r>
    </w:p>
    <w:p w:rsidR="002D2BC8" w:rsidRPr="006026A4" w:rsidRDefault="002D2BC8" w:rsidP="000C4BC1">
      <w:pPr>
        <w:rPr>
          <w:rFonts w:ascii="Comic Sans MS" w:hAnsi="Comic Sans MS"/>
          <w:i/>
          <w:color w:val="000000"/>
          <w:sz w:val="28"/>
          <w:szCs w:val="28"/>
        </w:rPr>
      </w:pPr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13-  Nazlı’nın bir adımı 14 cm’dir.Evi ile okulu arası 628 m’dir.Nazlı 56 adım attıktan sonra,geriye ne kadar yolu kalır ? </w:t>
      </w:r>
    </w:p>
    <w:p w:rsidR="002D2BC8" w:rsidRPr="006026A4" w:rsidRDefault="002D2BC8" w:rsidP="00301FC5">
      <w:pPr>
        <w:rPr>
          <w:rFonts w:ascii="Comic Sans MS" w:hAnsi="Comic Sans MS"/>
          <w:i/>
          <w:color w:val="000000"/>
          <w:sz w:val="28"/>
          <w:szCs w:val="28"/>
        </w:rPr>
      </w:pPr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14-  Aykut’un boyunun uzunluğu, ablasınınkinden </w:t>
      </w:r>
      <w:smartTag w:uri="urn:schemas-microsoft-com:office:smarttags" w:element="metricconverter">
        <w:smartTagPr>
          <w:attr w:name="ProductID" w:val="45 cm"/>
        </w:smartTagPr>
        <w:r w:rsidRPr="006026A4">
          <w:rPr>
            <w:rFonts w:ascii="Comic Sans MS" w:hAnsi="Comic Sans MS"/>
            <w:i/>
            <w:color w:val="000000"/>
            <w:sz w:val="28"/>
            <w:szCs w:val="28"/>
          </w:rPr>
          <w:t>45 cm</w:t>
        </w:r>
      </w:smartTag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kısadır. Ablasının boyunun uzunluğu </w:t>
      </w:r>
      <w:smartTag w:uri="urn:schemas-microsoft-com:office:smarttags" w:element="metricconverter">
        <w:smartTagPr>
          <w:attr w:name="ProductID" w:val="1 m"/>
        </w:smartTagPr>
        <w:r w:rsidRPr="006026A4">
          <w:rPr>
            <w:rFonts w:ascii="Comic Sans MS" w:hAnsi="Comic Sans MS"/>
            <w:i/>
            <w:color w:val="000000"/>
            <w:sz w:val="28"/>
            <w:szCs w:val="28"/>
          </w:rPr>
          <w:t>1 m</w:t>
        </w:r>
      </w:smartTag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3 cm"/>
        </w:smartTagPr>
        <w:r w:rsidRPr="006026A4">
          <w:rPr>
            <w:rFonts w:ascii="Comic Sans MS" w:hAnsi="Comic Sans MS"/>
            <w:i/>
            <w:color w:val="000000"/>
            <w:sz w:val="28"/>
            <w:szCs w:val="28"/>
          </w:rPr>
          <w:t>53 cm</w:t>
        </w:r>
      </w:smartTag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olduğuna göre Aykut’un boyunun uzunluğu kaç cm ‘dir?</w:t>
      </w:r>
    </w:p>
    <w:p w:rsidR="002D2BC8" w:rsidRPr="006026A4" w:rsidRDefault="002D2BC8" w:rsidP="001B48AD">
      <w:pPr>
        <w:rPr>
          <w:rFonts w:ascii="Comic Sans MS" w:hAnsi="Comic Sans MS"/>
          <w:i/>
          <w:color w:val="000000"/>
          <w:sz w:val="28"/>
          <w:szCs w:val="28"/>
        </w:rPr>
      </w:pPr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15-  600 sayfa kitabımın 184 sayfasını okudum. Kalan sayfaları 4 günde her gün eşit sayfa okuyarak bitirmek istiyorum.Buna göre Ömer’in bir günde kaç sayfa okuması gerekir?</w:t>
      </w:r>
    </w:p>
    <w:p w:rsidR="002D2BC8" w:rsidRPr="006026A4" w:rsidRDefault="002D2BC8" w:rsidP="004C661B">
      <w:pPr>
        <w:rPr>
          <w:rFonts w:ascii="Comic Sans MS" w:hAnsi="Comic Sans MS"/>
          <w:i/>
          <w:color w:val="000000"/>
          <w:sz w:val="28"/>
          <w:szCs w:val="28"/>
        </w:rPr>
      </w:pPr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16-  </w:t>
      </w:r>
      <w:smartTag w:uri="urn:schemas-microsoft-com:office:smarttags" w:element="metricconverter">
        <w:smartTagPr>
          <w:attr w:name="ProductID" w:val="40 kg"/>
        </w:smartTagPr>
        <w:r w:rsidRPr="006026A4">
          <w:rPr>
            <w:rFonts w:ascii="Comic Sans MS" w:hAnsi="Comic Sans MS"/>
            <w:i/>
            <w:color w:val="000000"/>
            <w:sz w:val="28"/>
            <w:szCs w:val="28"/>
          </w:rPr>
          <w:t>40 kg</w:t>
        </w:r>
      </w:smartTag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zeytinden </w:t>
      </w:r>
      <w:smartTag w:uri="urn:schemas-microsoft-com:office:smarttags" w:element="metricconverter">
        <w:smartTagPr>
          <w:attr w:name="ProductID" w:val="5 L"/>
        </w:smartTagPr>
        <w:r w:rsidRPr="006026A4">
          <w:rPr>
            <w:rFonts w:ascii="Comic Sans MS" w:hAnsi="Comic Sans MS"/>
            <w:i/>
            <w:color w:val="000000"/>
            <w:sz w:val="28"/>
            <w:szCs w:val="28"/>
          </w:rPr>
          <w:t>5 L</w:t>
        </w:r>
      </w:smartTag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zeytinyağı elde ediyorum. </w:t>
      </w:r>
      <w:smartTag w:uri="urn:schemas-microsoft-com:office:smarttags" w:element="metricconverter">
        <w:smartTagPr>
          <w:attr w:name="ProductID" w:val="12 L"/>
        </w:smartTagPr>
        <w:r w:rsidRPr="006026A4">
          <w:rPr>
            <w:rFonts w:ascii="Comic Sans MS" w:hAnsi="Comic Sans MS"/>
            <w:i/>
            <w:color w:val="000000"/>
            <w:sz w:val="28"/>
            <w:szCs w:val="28"/>
          </w:rPr>
          <w:t>12 L</w:t>
        </w:r>
      </w:smartTag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zeytinyağı için kaç kg zeytin gerekir?   </w:t>
      </w:r>
    </w:p>
    <w:p w:rsidR="002D2BC8" w:rsidRPr="006026A4" w:rsidRDefault="002D2BC8" w:rsidP="00E478E4">
      <w:pPr>
        <w:rPr>
          <w:rFonts w:ascii="Comic Sans MS" w:hAnsi="Comic Sans MS"/>
          <w:i/>
          <w:color w:val="000000"/>
          <w:sz w:val="28"/>
          <w:szCs w:val="28"/>
        </w:rPr>
      </w:pPr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    17-  Tanesi 24 TL’ye 3 tişört aldım. 6 tane de kitap aldım. Toplam 300 TL para verdim.Buna göre Oya, kitabın tanesini kaça almıştır?</w:t>
      </w:r>
    </w:p>
    <w:p w:rsidR="002D2BC8" w:rsidRPr="006026A4" w:rsidRDefault="002D2BC8" w:rsidP="006026A4">
      <w:pPr>
        <w:rPr>
          <w:rFonts w:ascii="Comic Sans MS" w:hAnsi="Comic Sans MS"/>
          <w:i/>
          <w:color w:val="000000"/>
          <w:sz w:val="28"/>
          <w:szCs w:val="28"/>
        </w:rPr>
      </w:pPr>
      <w:r w:rsidRPr="006026A4">
        <w:rPr>
          <w:rFonts w:ascii="Comic Sans MS" w:hAnsi="Comic Sans MS"/>
          <w:i/>
          <w:color w:val="000000"/>
          <w:sz w:val="28"/>
          <w:szCs w:val="28"/>
        </w:rPr>
        <w:t xml:space="preserve">18- Bölenin 5, bölünenin 534 oldu- ğu bir bölme işleminde bölüm ile kalanın toplamı kaçtır? </w:t>
      </w:r>
    </w:p>
    <w:p w:rsidR="002D2BC8" w:rsidRPr="006026A4" w:rsidRDefault="002D2BC8" w:rsidP="006026A4">
      <w:pPr>
        <w:rPr>
          <w:rFonts w:ascii="Comic Sans MS" w:hAnsi="Comic Sans MS"/>
          <w:b/>
          <w:i/>
          <w:color w:val="595959"/>
          <w:sz w:val="28"/>
          <w:szCs w:val="28"/>
        </w:rPr>
      </w:pPr>
      <w:r w:rsidRPr="006026A4">
        <w:rPr>
          <w:rFonts w:ascii="Comic Sans MS" w:hAnsi="Comic Sans MS"/>
          <w:b/>
          <w:bCs/>
          <w:i/>
          <w:color w:val="595959"/>
          <w:sz w:val="28"/>
          <w:szCs w:val="28"/>
        </w:rPr>
        <w:t xml:space="preserve">19-  </w:t>
      </w:r>
      <w:r w:rsidRPr="006026A4">
        <w:rPr>
          <w:rFonts w:ascii="Comic Sans MS" w:hAnsi="Comic Sans MS"/>
          <w:b/>
          <w:i/>
          <w:color w:val="595959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 m"/>
        </w:smartTagPr>
        <w:r w:rsidRPr="006026A4">
          <w:rPr>
            <w:rFonts w:ascii="Comic Sans MS" w:hAnsi="Comic Sans MS"/>
            <w:b/>
            <w:i/>
            <w:color w:val="595959"/>
            <w:sz w:val="28"/>
            <w:szCs w:val="28"/>
          </w:rPr>
          <w:t>6 m</w:t>
        </w:r>
      </w:smartTag>
      <w:r w:rsidRPr="006026A4">
        <w:rPr>
          <w:rFonts w:ascii="Comic Sans MS" w:hAnsi="Comic Sans MS"/>
          <w:b/>
          <w:i/>
          <w:color w:val="595959"/>
          <w:sz w:val="28"/>
          <w:szCs w:val="28"/>
        </w:rPr>
        <w:t>. aralıkla 19 ağacın dikildiği bir caddenin uzunluğu kaç metredir?</w:t>
      </w:r>
    </w:p>
    <w:p w:rsidR="002D2BC8" w:rsidRPr="006026A4" w:rsidRDefault="002D2BC8" w:rsidP="006026A4">
      <w:pPr>
        <w:rPr>
          <w:rFonts w:ascii="Comic Sans MS" w:hAnsi="Comic Sans MS"/>
          <w:b/>
          <w:i/>
          <w:color w:val="595959"/>
          <w:sz w:val="28"/>
          <w:szCs w:val="28"/>
        </w:rPr>
      </w:pPr>
      <w:r w:rsidRPr="006026A4">
        <w:rPr>
          <w:rFonts w:ascii="Comic Sans MS" w:hAnsi="Comic Sans MS"/>
          <w:b/>
          <w:i/>
          <w:color w:val="595959"/>
          <w:sz w:val="28"/>
          <w:szCs w:val="28"/>
        </w:rPr>
        <w:t>20- 155 sayfalık hikayenin 1/5’ ini dün, 36 sayfasını bugün okudum. Okuyacağım kaç sayfa kaldı?</w:t>
      </w:r>
    </w:p>
    <w:p w:rsidR="002D2BC8" w:rsidRDefault="002D2BC8" w:rsidP="006026A4">
      <w:pPr>
        <w:pStyle w:val="Default"/>
        <w:jc w:val="righ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               ALİ RIZA ÖNVAR</w:t>
      </w:r>
    </w:p>
    <w:p w:rsidR="002D2BC8" w:rsidRDefault="002D2BC8" w:rsidP="006026A4">
      <w:pPr>
        <w:pStyle w:val="Default"/>
        <w:jc w:val="righ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Sınıf Öğretmeni</w:t>
      </w:r>
    </w:p>
    <w:p w:rsidR="002D2BC8" w:rsidRDefault="002D2BC8" w:rsidP="006026A4">
      <w:pPr>
        <w:pStyle w:val="Default"/>
        <w:jc w:val="right"/>
        <w:rPr>
          <w:rFonts w:ascii="Comic Sans MS" w:hAnsi="Comic Sans MS"/>
          <w:i/>
          <w:sz w:val="28"/>
          <w:szCs w:val="28"/>
        </w:rPr>
      </w:pPr>
    </w:p>
    <w:p w:rsidR="002D2BC8" w:rsidRPr="006026A4" w:rsidRDefault="002D2BC8" w:rsidP="006026A4">
      <w:pPr>
        <w:pStyle w:val="Default"/>
        <w:jc w:val="right"/>
        <w:rPr>
          <w:rFonts w:ascii="Comic Sans MS" w:hAnsi="Comic Sans MS"/>
          <w:i/>
          <w:sz w:val="28"/>
          <w:szCs w:val="28"/>
        </w:rPr>
      </w:pPr>
      <w:hyperlink r:id="rId4" w:history="1">
        <w:r>
          <w:rPr>
            <w:rStyle w:val="Hyperlink"/>
            <w:rFonts w:ascii="Segoe UI" w:hAnsi="Segoe UI" w:cs="Segoe UI"/>
            <w:sz w:val="18"/>
            <w:szCs w:val="18"/>
          </w:rPr>
          <w:t>www.sorubak.com</w:t>
        </w:r>
      </w:hyperlink>
    </w:p>
    <w:sectPr w:rsidR="002D2BC8" w:rsidRPr="006026A4" w:rsidSect="00F004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756"/>
    <w:rsid w:val="000C4BC1"/>
    <w:rsid w:val="00170225"/>
    <w:rsid w:val="001B48AD"/>
    <w:rsid w:val="00292756"/>
    <w:rsid w:val="002D2BC8"/>
    <w:rsid w:val="00301FC5"/>
    <w:rsid w:val="00346859"/>
    <w:rsid w:val="003F1A5F"/>
    <w:rsid w:val="004C661B"/>
    <w:rsid w:val="006026A4"/>
    <w:rsid w:val="006175CD"/>
    <w:rsid w:val="00763766"/>
    <w:rsid w:val="008246A6"/>
    <w:rsid w:val="0086707C"/>
    <w:rsid w:val="008963C1"/>
    <w:rsid w:val="00A07CBF"/>
    <w:rsid w:val="00A31C19"/>
    <w:rsid w:val="00AA7429"/>
    <w:rsid w:val="00CE26B0"/>
    <w:rsid w:val="00D670C1"/>
    <w:rsid w:val="00DD20EC"/>
    <w:rsid w:val="00E103DC"/>
    <w:rsid w:val="00E478E4"/>
    <w:rsid w:val="00F00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4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292756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00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04E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4685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2</Pages>
  <Words>362</Words>
  <Characters>2065</Characters>
  <Application>Microsoft Office Outlook</Application>
  <DocSecurity>0</DocSecurity>
  <Lines>0</Lines>
  <Paragraphs>0</Paragraphs>
  <ScaleCrop>false</ScaleCrop>
  <Company>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NCY</dc:creator>
  <cp:keywords/>
  <dc:description/>
  <cp:lastModifiedBy>edanur</cp:lastModifiedBy>
  <cp:revision>6</cp:revision>
  <dcterms:created xsi:type="dcterms:W3CDTF">2012-02-08T08:47:00Z</dcterms:created>
  <dcterms:modified xsi:type="dcterms:W3CDTF">2012-02-09T22:16:00Z</dcterms:modified>
</cp:coreProperties>
</file>